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556BC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fl.1457)</w:t>
      </w:r>
    </w:p>
    <w:p w14:paraId="53FD36F3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Preston, Kent.</w:t>
      </w:r>
    </w:p>
    <w:p w14:paraId="3431DB26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B11698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BCC498" w14:textId="77777777" w:rsidR="009B33B8" w:rsidRDefault="009B33B8" w:rsidP="009B3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7CEF354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959BDE1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D6047A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76AECF" w14:textId="77777777" w:rsidR="009B33B8" w:rsidRDefault="009B33B8" w:rsidP="009B33B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0C8C67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9B86" w14:textId="77777777" w:rsidR="009B33B8" w:rsidRDefault="009B33B8" w:rsidP="009139A6">
      <w:r>
        <w:separator/>
      </w:r>
    </w:p>
  </w:endnote>
  <w:endnote w:type="continuationSeparator" w:id="0">
    <w:p w14:paraId="7FBD6DA4" w14:textId="77777777" w:rsidR="009B33B8" w:rsidRDefault="009B33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0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1F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E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8BAE" w14:textId="77777777" w:rsidR="009B33B8" w:rsidRDefault="009B33B8" w:rsidP="009139A6">
      <w:r>
        <w:separator/>
      </w:r>
    </w:p>
  </w:footnote>
  <w:footnote w:type="continuationSeparator" w:id="0">
    <w:p w14:paraId="4EE2BDF4" w14:textId="77777777" w:rsidR="009B33B8" w:rsidRDefault="009B33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0F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D96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B1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B8"/>
    <w:rsid w:val="000666E0"/>
    <w:rsid w:val="002510B7"/>
    <w:rsid w:val="005C130B"/>
    <w:rsid w:val="00826F5C"/>
    <w:rsid w:val="009139A6"/>
    <w:rsid w:val="009448BB"/>
    <w:rsid w:val="009B33B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12BF4"/>
  <w15:chartTrackingRefBased/>
  <w15:docId w15:val="{7C26E556-24DA-49BE-B93A-726303478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33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2022-04-09T18:26:00Z</dcterms:created>
  <dcterms:modified xsi:type="dcterms:W3CDTF">2022-04-09T18:26:00Z</dcterms:modified>
</cp:coreProperties>
</file>